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EF" w:rsidRDefault="00B602EF" w:rsidP="00691E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F0841">
        <w:rPr>
          <w:rFonts w:ascii="Times New Roman" w:eastAsia="Times New Roman" w:hAnsi="Times New Roman"/>
          <w:sz w:val="28"/>
          <w:szCs w:val="28"/>
          <w:lang w:eastAsia="ru-RU"/>
        </w:rPr>
        <w:object w:dxaOrig="88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55.65pt" o:ole="" fillcolor="window">
            <v:imagedata r:id="rId5" o:title=""/>
          </v:shape>
          <o:OLEObject Type="Embed" ProgID="Paint.Picture" ShapeID="_x0000_i1025" DrawAspect="Content" ObjectID="_1638347866" r:id="rId6"/>
        </w:object>
      </w:r>
    </w:p>
    <w:p w:rsidR="00B602EF" w:rsidRDefault="00B602EF" w:rsidP="00691E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B602EF" w:rsidRDefault="00B602EF" w:rsidP="00691EA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B602EF" w:rsidRDefault="00B602EF" w:rsidP="00691E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B602EF" w:rsidRDefault="00B602EF" w:rsidP="00691E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B602EF" w:rsidRDefault="00B602EF" w:rsidP="00691E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 шоста сесія</w:t>
      </w:r>
    </w:p>
    <w:p w:rsidR="00B602EF" w:rsidRDefault="00B602EF" w:rsidP="00691E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B602EF" w:rsidRDefault="00B602EF" w:rsidP="00691EA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B602EF" w:rsidRDefault="00B602EF" w:rsidP="00691EA1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602EF" w:rsidRDefault="00B602EF" w:rsidP="00691EA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 грудня 2019 року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19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B602EF" w:rsidRDefault="00B602EF" w:rsidP="00691EA1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B602EF" w:rsidRDefault="00B602EF" w:rsidP="00691EA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 затвердження нової редакції Статуту комунального підприємства  «Пологівська друкарня» Пологівської районної ради Запорізької області </w:t>
      </w:r>
    </w:p>
    <w:p w:rsidR="00B602EF" w:rsidRDefault="00B602EF" w:rsidP="00691EA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02EF" w:rsidRDefault="00B602EF" w:rsidP="00691EA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02EF" w:rsidRDefault="00B602EF" w:rsidP="00691EA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з метою приведення установчих документів у відповідність до діючого законодавства, Пологівська районна рада ВИРІШИЛА:</w:t>
      </w:r>
    </w:p>
    <w:p w:rsidR="00B602EF" w:rsidRDefault="00B602EF" w:rsidP="00691EA1">
      <w:pPr>
        <w:pStyle w:val="ListParagraph"/>
        <w:numPr>
          <w:ilvl w:val="0"/>
          <w:numId w:val="1"/>
        </w:numPr>
        <w:ind w:left="0" w:firstLine="72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Збільшити статутний капітал комунального підприємства «Пологівська друкарня» Пологівської районної ради Запорізької області (ЄДРПОУ 02466671) та затвердити його у розмірі 1214319 (один мільйон двісті чотирнадцять тисяч триста дев’ятнадцять) </w:t>
      </w:r>
      <w:r>
        <w:rPr>
          <w:sz w:val="28"/>
          <w:szCs w:val="28"/>
        </w:rPr>
        <w:t>грн.</w:t>
      </w:r>
    </w:p>
    <w:p w:rsidR="00B602EF" w:rsidRDefault="00B602EF" w:rsidP="00691EA1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Затвердити нову редакцію Статуту комунального підприємства «Пологівська друкарня» Пологівської районної ради Запорізької області </w:t>
      </w:r>
      <w:r>
        <w:rPr>
          <w:sz w:val="28"/>
          <w:szCs w:val="28"/>
        </w:rPr>
        <w:t>(додається).</w:t>
      </w:r>
    </w:p>
    <w:p w:rsidR="00B602EF" w:rsidRPr="009307C3" w:rsidRDefault="00B602EF" w:rsidP="009307C3">
      <w:pPr>
        <w:pStyle w:val="ListParagraph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07C3">
        <w:rPr>
          <w:sz w:val="28"/>
          <w:szCs w:val="28"/>
        </w:rPr>
        <w:t xml:space="preserve">Директору комунального підприємства </w:t>
      </w:r>
      <w:r>
        <w:rPr>
          <w:color w:val="000000"/>
          <w:sz w:val="28"/>
          <w:szCs w:val="28"/>
        </w:rPr>
        <w:t xml:space="preserve">«Пологівська друкарня» </w:t>
      </w:r>
      <w:r w:rsidRPr="009307C3">
        <w:rPr>
          <w:color w:val="000000"/>
          <w:sz w:val="28"/>
          <w:szCs w:val="28"/>
        </w:rPr>
        <w:t>Пологівської районної ради Запорізької області</w:t>
      </w:r>
      <w:r w:rsidRPr="009307C3">
        <w:rPr>
          <w:sz w:val="28"/>
          <w:szCs w:val="28"/>
        </w:rPr>
        <w:t xml:space="preserve"> провести державну реєстрацію статуту згідно діючого законодавства.</w:t>
      </w:r>
    </w:p>
    <w:p w:rsidR="00B602EF" w:rsidRPr="009307C3" w:rsidRDefault="00B602EF" w:rsidP="009307C3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9307C3">
        <w:rPr>
          <w:sz w:val="28"/>
          <w:szCs w:val="28"/>
        </w:rPr>
        <w:t>Вважати таким, що втратило чинність рішення районної ради від</w:t>
      </w:r>
      <w:r>
        <w:rPr>
          <w:sz w:val="28"/>
          <w:szCs w:val="28"/>
        </w:rPr>
        <w:t xml:space="preserve"> 19.09.2019 року № 22</w:t>
      </w:r>
      <w:r w:rsidRPr="009307C3">
        <w:rPr>
          <w:sz w:val="28"/>
          <w:szCs w:val="28"/>
        </w:rPr>
        <w:t xml:space="preserve"> «Про затвердження нової редакції Статуту комунального підприємства  «Пологівська друкарня» Пологівської районної р</w:t>
      </w:r>
      <w:r>
        <w:rPr>
          <w:sz w:val="28"/>
          <w:szCs w:val="28"/>
        </w:rPr>
        <w:t>ади Запорізької області.</w:t>
      </w:r>
    </w:p>
    <w:p w:rsidR="00B602EF" w:rsidRDefault="00B602EF" w:rsidP="00956B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602EF" w:rsidRDefault="00B602EF" w:rsidP="00956B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2EF" w:rsidRDefault="00B602EF" w:rsidP="00956B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2EF" w:rsidRDefault="00B602EF" w:rsidP="00956B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02EF" w:rsidRDefault="00B602EF" w:rsidP="00956BA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Голова ради                                                                                        О.П.Покутній</w:t>
      </w:r>
    </w:p>
    <w:p w:rsidR="00B602EF" w:rsidRDefault="00B602EF" w:rsidP="00691EA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602EF" w:rsidRPr="00AD492E" w:rsidRDefault="00B602EF" w:rsidP="00AD492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B602EF" w:rsidRPr="00AD492E" w:rsidSect="004968A6">
      <w:pgSz w:w="11906" w:h="16838"/>
      <w:pgMar w:top="89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420F"/>
    <w:multiLevelType w:val="hybridMultilevel"/>
    <w:tmpl w:val="9BBE4326"/>
    <w:lvl w:ilvl="0" w:tplc="E10AE382">
      <w:start w:val="1"/>
      <w:numFmt w:val="decimal"/>
      <w:lvlText w:val="%1."/>
      <w:lvlJc w:val="left"/>
      <w:pPr>
        <w:ind w:left="1114" w:hanging="4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EA1"/>
    <w:rsid w:val="00016453"/>
    <w:rsid w:val="00067F56"/>
    <w:rsid w:val="000C455D"/>
    <w:rsid w:val="00112D72"/>
    <w:rsid w:val="00225348"/>
    <w:rsid w:val="0028377C"/>
    <w:rsid w:val="003066E2"/>
    <w:rsid w:val="003B2B10"/>
    <w:rsid w:val="004968A6"/>
    <w:rsid w:val="004B5529"/>
    <w:rsid w:val="00544ECF"/>
    <w:rsid w:val="00691EA1"/>
    <w:rsid w:val="007408B6"/>
    <w:rsid w:val="007B0EE1"/>
    <w:rsid w:val="00896527"/>
    <w:rsid w:val="008F0841"/>
    <w:rsid w:val="009307C3"/>
    <w:rsid w:val="00956BAA"/>
    <w:rsid w:val="00A54E3B"/>
    <w:rsid w:val="00AD492E"/>
    <w:rsid w:val="00AD5CF6"/>
    <w:rsid w:val="00B602EF"/>
    <w:rsid w:val="00CE0F94"/>
    <w:rsid w:val="00E016C0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91EA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B0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EE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1134</Words>
  <Characters>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2019-12-20T09:51:00Z</cp:lastPrinted>
  <dcterms:created xsi:type="dcterms:W3CDTF">2019-12-18T06:32:00Z</dcterms:created>
  <dcterms:modified xsi:type="dcterms:W3CDTF">2019-12-20T09:51:00Z</dcterms:modified>
</cp:coreProperties>
</file>